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8A6" w:rsidRDefault="004768A6" w:rsidP="004768A6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John CHAMBERLEYN</w:t>
      </w:r>
      <w:r>
        <w:rPr>
          <w:rFonts w:ascii="Times New Roman" w:eastAsia="Calibri" w:hAnsi="Times New Roman" w:cs="Times New Roman"/>
        </w:rPr>
        <w:t xml:space="preserve">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4768A6" w:rsidRDefault="004768A6" w:rsidP="004768A6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of North </w:t>
      </w:r>
      <w:proofErr w:type="spellStart"/>
      <w:r>
        <w:rPr>
          <w:rFonts w:ascii="Times New Roman" w:eastAsia="Calibri" w:hAnsi="Times New Roman" w:cs="Times New Roman"/>
        </w:rPr>
        <w:t>Elmham</w:t>
      </w:r>
      <w:proofErr w:type="spellEnd"/>
      <w:r>
        <w:rPr>
          <w:rFonts w:ascii="Times New Roman" w:eastAsia="Calibri" w:hAnsi="Times New Roman" w:cs="Times New Roman"/>
        </w:rPr>
        <w:t>, Norfolk. Smith.</w:t>
      </w:r>
    </w:p>
    <w:p w:rsidR="004768A6" w:rsidRDefault="004768A6" w:rsidP="004768A6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4768A6" w:rsidRDefault="004768A6" w:rsidP="004768A6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4768A6" w:rsidRDefault="004768A6" w:rsidP="004768A6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Hamo Claxton of Norwich(q.v.) brought a plaint of debt against him, </w:t>
      </w:r>
    </w:p>
    <w:p w:rsidR="004768A6" w:rsidRDefault="004768A6" w:rsidP="004768A6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Nicholas </w:t>
      </w:r>
      <w:proofErr w:type="spellStart"/>
      <w:r>
        <w:rPr>
          <w:rFonts w:ascii="Times New Roman" w:eastAsia="Calibri" w:hAnsi="Times New Roman" w:cs="Times New Roman"/>
        </w:rPr>
        <w:t>Reynham</w:t>
      </w:r>
      <w:proofErr w:type="spellEnd"/>
      <w:r>
        <w:rPr>
          <w:rFonts w:ascii="Times New Roman" w:eastAsia="Calibri" w:hAnsi="Times New Roman" w:cs="Times New Roman"/>
        </w:rPr>
        <w:t xml:space="preserve"> of Thetford(q.v.), Thomas Dyer of</w:t>
      </w:r>
    </w:p>
    <w:p w:rsidR="004768A6" w:rsidRDefault="004768A6" w:rsidP="004768A6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Thetford(q.v.), John Ade of Lynn(q.v.), Richard Wade of </w:t>
      </w:r>
      <w:proofErr w:type="spellStart"/>
      <w:r>
        <w:rPr>
          <w:rFonts w:ascii="Times New Roman" w:eastAsia="Calibri" w:hAnsi="Times New Roman" w:cs="Times New Roman"/>
        </w:rPr>
        <w:t>Baldeswell</w:t>
      </w:r>
      <w:proofErr w:type="spellEnd"/>
      <w:r>
        <w:rPr>
          <w:rFonts w:ascii="Times New Roman" w:eastAsia="Calibri" w:hAnsi="Times New Roman" w:cs="Times New Roman"/>
        </w:rPr>
        <w:t>(q.v.)</w:t>
      </w:r>
    </w:p>
    <w:p w:rsidR="004768A6" w:rsidRDefault="004768A6" w:rsidP="004768A6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and William Lathe of Holt Market(q.v.).</w:t>
      </w:r>
    </w:p>
    <w:p w:rsidR="004768A6" w:rsidRDefault="004768A6" w:rsidP="004768A6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4768A6" w:rsidRDefault="004768A6" w:rsidP="004768A6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4768A6" w:rsidRDefault="004768A6" w:rsidP="004768A6">
      <w:pPr>
        <w:tabs>
          <w:tab w:val="left" w:pos="720"/>
        </w:tabs>
        <w:rPr>
          <w:rFonts w:ascii="Times New Roman" w:eastAsia="Calibri" w:hAnsi="Times New Roman" w:cs="Times New Roman"/>
        </w:rPr>
      </w:pPr>
    </w:p>
    <w:p w:rsidR="004768A6" w:rsidRDefault="004768A6" w:rsidP="004768A6">
      <w:pPr>
        <w:tabs>
          <w:tab w:val="left" w:pos="72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13 June 2017</w:t>
      </w:r>
    </w:p>
    <w:p w:rsidR="006B2F86" w:rsidRPr="00E71FC3" w:rsidRDefault="004768A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68A6" w:rsidRDefault="004768A6" w:rsidP="00E71FC3">
      <w:r>
        <w:separator/>
      </w:r>
    </w:p>
  </w:endnote>
  <w:endnote w:type="continuationSeparator" w:id="0">
    <w:p w:rsidR="004768A6" w:rsidRDefault="004768A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68A6" w:rsidRDefault="004768A6" w:rsidP="00E71FC3">
      <w:r>
        <w:separator/>
      </w:r>
    </w:p>
  </w:footnote>
  <w:footnote w:type="continuationSeparator" w:id="0">
    <w:p w:rsidR="004768A6" w:rsidRDefault="004768A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8A6"/>
    <w:rsid w:val="001A7C09"/>
    <w:rsid w:val="004768A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2F82A7-2E26-4161-A53F-09CAC819F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768A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2017-06-20T21:07:00Z</dcterms:created>
  <dcterms:modified xsi:type="dcterms:W3CDTF">2017-06-20T21:08:00Z</dcterms:modified>
</cp:coreProperties>
</file>